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4FD8BD7F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405954">
        <w:rPr>
          <w:rFonts w:ascii="Calibri" w:hAnsi="Calibri" w:cs="Calibri"/>
          <w:sz w:val="22"/>
          <w:szCs w:val="22"/>
        </w:rPr>
        <w:t>6</w:t>
      </w:r>
      <w:r w:rsidR="00625F36">
        <w:rPr>
          <w:rFonts w:ascii="Calibri" w:hAnsi="Calibri" w:cs="Calibri"/>
          <w:sz w:val="22"/>
          <w:szCs w:val="22"/>
        </w:rPr>
        <w:t xml:space="preserve">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 xml:space="preserve">1 </w:t>
      </w:r>
      <w:r w:rsidR="00405954">
        <w:rPr>
          <w:rFonts w:ascii="Calibri" w:hAnsi="Calibri" w:cs="Calibri"/>
          <w:sz w:val="22"/>
          <w:szCs w:val="22"/>
        </w:rPr>
        <w:t>Umowy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6A9080A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</w:t>
      </w:r>
      <w:r w:rsidR="00405954">
        <w:rPr>
          <w:rFonts w:ascii="Calibri" w:hAnsi="Calibri" w:cs="Calibri"/>
          <w:sz w:val="22"/>
          <w:szCs w:val="22"/>
        </w:rPr>
        <w:t xml:space="preserve">6a Umowy </w:t>
      </w:r>
      <w:r w:rsidR="005413AD">
        <w:rPr>
          <w:rFonts w:ascii="Calibri" w:hAnsi="Calibri" w:cs="Calibri"/>
          <w:sz w:val="22"/>
          <w:szCs w:val="22"/>
        </w:rPr>
        <w:t>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1BA29928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 xml:space="preserve">§ </w:t>
      </w:r>
      <w:r w:rsidR="00405954">
        <w:rPr>
          <w:rFonts w:ascii="Calibri" w:hAnsi="Calibri" w:cs="Calibri"/>
          <w:sz w:val="22"/>
          <w:szCs w:val="22"/>
        </w:rPr>
        <w:t>6</w:t>
      </w:r>
      <w:r w:rsidR="00625F36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 xml:space="preserve"> </w:t>
      </w:r>
      <w:r w:rsidR="00405954">
        <w:rPr>
          <w:rFonts w:ascii="Calibri" w:hAnsi="Calibri" w:cs="Calibri"/>
          <w:sz w:val="22"/>
          <w:szCs w:val="22"/>
        </w:rPr>
        <w:lastRenderedPageBreak/>
        <w:t xml:space="preserve">Umowy </w:t>
      </w:r>
      <w:r>
        <w:rPr>
          <w:rFonts w:ascii="Calibri" w:hAnsi="Calibri" w:cs="Calibri"/>
          <w:sz w:val="22"/>
          <w:szCs w:val="22"/>
        </w:rPr>
        <w:t xml:space="preserve">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0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0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FAA37" w14:textId="77777777" w:rsidR="008F4E94" w:rsidRDefault="008F4E94" w:rsidP="001C34EF">
      <w:r>
        <w:separator/>
      </w:r>
    </w:p>
  </w:endnote>
  <w:endnote w:type="continuationSeparator" w:id="0">
    <w:p w14:paraId="215673DB" w14:textId="77777777" w:rsidR="008F4E94" w:rsidRDefault="008F4E94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186F7" w14:textId="77777777" w:rsidR="00150AE9" w:rsidRDefault="00150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BD4BE" w14:textId="77777777" w:rsidR="008F4E94" w:rsidRDefault="008F4E94" w:rsidP="001C34EF">
      <w:r>
        <w:separator/>
      </w:r>
    </w:p>
  </w:footnote>
  <w:footnote w:type="continuationSeparator" w:id="0">
    <w:p w14:paraId="57ECB6CE" w14:textId="77777777" w:rsidR="008F4E94" w:rsidRDefault="008F4E94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8EF25" w14:textId="77777777" w:rsidR="00150AE9" w:rsidRDefault="00150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3D2D" w14:textId="0EA2BC74" w:rsidR="00CA490B" w:rsidRPr="007E5D4F" w:rsidRDefault="007E5D4F" w:rsidP="007E5D4F">
    <w:pPr>
      <w:pStyle w:val="ImiNazwisko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EF54" w14:textId="05349FDA" w:rsidR="00325376" w:rsidRDefault="008D636F" w:rsidP="00325376">
    <w:pPr>
      <w:pStyle w:val="ImiNazwisko"/>
      <w:jc w:val="right"/>
      <w:rPr>
        <w:color w:val="7F7F7F" w:themeColor="text1" w:themeTint="80"/>
      </w:rPr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 w:rsidR="00F54803">
      <w:rPr>
        <w:color w:val="7F7F7F" w:themeColor="text1" w:themeTint="80"/>
      </w:rPr>
      <w:t>7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 w16cid:durableId="433207615">
    <w:abstractNumId w:val="0"/>
  </w:num>
  <w:num w:numId="2" w16cid:durableId="4609272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32148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4925223">
    <w:abstractNumId w:val="3"/>
  </w:num>
  <w:num w:numId="5" w16cid:durableId="130364741">
    <w:abstractNumId w:val="7"/>
  </w:num>
  <w:num w:numId="6" w16cid:durableId="1062021458">
    <w:abstractNumId w:val="5"/>
  </w:num>
  <w:num w:numId="7" w16cid:durableId="1069695587">
    <w:abstractNumId w:val="6"/>
  </w:num>
  <w:num w:numId="8" w16cid:durableId="1844658435">
    <w:abstractNumId w:val="1"/>
  </w:num>
  <w:num w:numId="9" w16cid:durableId="1487013183">
    <w:abstractNumId w:val="2"/>
  </w:num>
  <w:num w:numId="10" w16cid:durableId="14431907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1F"/>
    <w:rsid w:val="0000307D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50AE9"/>
    <w:rsid w:val="001635DA"/>
    <w:rsid w:val="00165190"/>
    <w:rsid w:val="001800B5"/>
    <w:rsid w:val="00186CAA"/>
    <w:rsid w:val="00193623"/>
    <w:rsid w:val="001B145B"/>
    <w:rsid w:val="001C34EF"/>
    <w:rsid w:val="001C749E"/>
    <w:rsid w:val="001D1119"/>
    <w:rsid w:val="001D47CD"/>
    <w:rsid w:val="001D4E8F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022C"/>
    <w:rsid w:val="002B163F"/>
    <w:rsid w:val="002C4F88"/>
    <w:rsid w:val="002C7FA7"/>
    <w:rsid w:val="002E3865"/>
    <w:rsid w:val="002F0037"/>
    <w:rsid w:val="00310207"/>
    <w:rsid w:val="00312969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05954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9AF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6B7BE5"/>
    <w:rsid w:val="007106A0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3ED2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4162D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E2405"/>
    <w:rsid w:val="008F3C6B"/>
    <w:rsid w:val="008F4E94"/>
    <w:rsid w:val="009038E1"/>
    <w:rsid w:val="00903BFA"/>
    <w:rsid w:val="00920A53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4D7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B484A"/>
    <w:rsid w:val="00EC1921"/>
    <w:rsid w:val="00EC6ED9"/>
    <w:rsid w:val="00ED0763"/>
    <w:rsid w:val="00ED3256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4803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  <w:style w:type="paragraph" w:styleId="Poprawka">
    <w:name w:val="Revision"/>
    <w:hidden/>
    <w:uiPriority w:val="99"/>
    <w:semiHidden/>
    <w:rsid w:val="00405954"/>
    <w:rPr>
      <w:rFonts w:asciiTheme="minorHAnsi" w:eastAsia="Times New Roman" w:hAnsiTheme="minorHAnsi"/>
      <w:color w:val="1919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7 do umowy - Obowiązki informacyjne Wykonawcy.docx</dmsv2BaseFileName>
    <dmsv2BaseDisplayName xmlns="http://schemas.microsoft.com/sharepoint/v3">U-ZAŁĄCZNIK nr 7 do umowy - Obowiązki informacyjne Wykonawcy</dmsv2BaseDisplayName>
    <dmsv2SWPP2ObjectNumber xmlns="http://schemas.microsoft.com/sharepoint/v3">POST/DYS/OLD/GZ/01343/2026                        </dmsv2SWPP2ObjectNumber>
    <dmsv2SWPP2SumMD5 xmlns="http://schemas.microsoft.com/sharepoint/v3">784a3a68df6de125091a5895f0579980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24920575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FJ3FSM7XJ42E-819859022-5175</_dlc_DocId>
    <_dlc_DocIdUrl xmlns="a19cb1c7-c5c7-46d4-85ae-d83685407bba">
      <Url>https://swpp2.dms.gkpge.pl/sites/43/_layouts/15/DocIdRedir.aspx?ID=FJ3FSM7XJ42E-819859022-5175</Url>
      <Description>FJ3FSM7XJ42E-819859022-5175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6D2D3-8F0D-4E25-ADE3-C424EFED4F4B}"/>
</file>

<file path=customXml/itemProps2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0D468E-CDE9-47DC-8131-3788E3717F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</Template>
  <TotalTime>7</TotalTime>
  <Pages>2</Pages>
  <Words>515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Stasiak Barbara [PGE Dystr. O.Łódź]</cp:lastModifiedBy>
  <cp:revision>6</cp:revision>
  <cp:lastPrinted>2022-06-21T11:07:00Z</cp:lastPrinted>
  <dcterms:created xsi:type="dcterms:W3CDTF">2026-04-08T10:34:00Z</dcterms:created>
  <dcterms:modified xsi:type="dcterms:W3CDTF">2026-04-14T05:21:00Z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9bfdee5e-1a20-434d-9fbf-71e957a591d3</vt:lpwstr>
  </property>
</Properties>
</file>